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BDE8C" w14:textId="77777777" w:rsidR="006635A4" w:rsidRDefault="006635A4" w:rsidP="006635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BYLLYNG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A357B72" w14:textId="77777777" w:rsidR="006635A4" w:rsidRDefault="006635A4" w:rsidP="006635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0CDB568" w14:textId="77777777" w:rsidR="006635A4" w:rsidRDefault="006635A4" w:rsidP="006635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B52D52" w14:textId="77777777" w:rsidR="006635A4" w:rsidRDefault="006635A4" w:rsidP="006635A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989B21" w14:textId="77777777" w:rsidR="006635A4" w:rsidRDefault="006635A4" w:rsidP="006635A4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483E9AE" w14:textId="77777777" w:rsidR="006635A4" w:rsidRDefault="006635A4" w:rsidP="006635A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3A85D86" w14:textId="77777777" w:rsidR="006635A4" w:rsidRDefault="006635A4" w:rsidP="006635A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D18C90C" w14:textId="77777777" w:rsidR="006635A4" w:rsidRDefault="006635A4" w:rsidP="006635A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AE5DCBA" w14:textId="77777777" w:rsidR="006635A4" w:rsidRDefault="006635A4" w:rsidP="006635A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F519FB8" w14:textId="77777777" w:rsidR="006635A4" w:rsidRDefault="006635A4" w:rsidP="006635A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2022</w:t>
      </w:r>
    </w:p>
    <w:p w14:paraId="51539A9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FEF12" w14:textId="77777777" w:rsidR="006635A4" w:rsidRDefault="006635A4" w:rsidP="009139A6">
      <w:r>
        <w:separator/>
      </w:r>
    </w:p>
  </w:endnote>
  <w:endnote w:type="continuationSeparator" w:id="0">
    <w:p w14:paraId="5C304464" w14:textId="77777777" w:rsidR="006635A4" w:rsidRDefault="006635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AC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E80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F1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E6C19" w14:textId="77777777" w:rsidR="006635A4" w:rsidRDefault="006635A4" w:rsidP="009139A6">
      <w:r>
        <w:separator/>
      </w:r>
    </w:p>
  </w:footnote>
  <w:footnote w:type="continuationSeparator" w:id="0">
    <w:p w14:paraId="3DD1FF82" w14:textId="77777777" w:rsidR="006635A4" w:rsidRDefault="006635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E21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0D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BA4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A4"/>
    <w:rsid w:val="000666E0"/>
    <w:rsid w:val="002510B7"/>
    <w:rsid w:val="005C130B"/>
    <w:rsid w:val="006635A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D444F"/>
  <w15:chartTrackingRefBased/>
  <w15:docId w15:val="{741CBD55-69D9-470C-B1B0-AB89305C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2022-07-16T19:18:00Z</dcterms:created>
  <dcterms:modified xsi:type="dcterms:W3CDTF">2022-07-16T19:18:00Z</dcterms:modified>
</cp:coreProperties>
</file>